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3CC" w:rsidRDefault="000503CC">
      <w:pPr>
        <w:pStyle w:val="Kehatekst"/>
        <w:spacing w:after="0" w:line="240" w:lineRule="auto"/>
        <w:jc w:val="left"/>
        <w:sectPr w:rsidR="000503CC" w:rsidSect="00BE20E9">
          <w:headerReference w:type="even" r:id="rId7"/>
          <w:headerReference w:type="default" r:id="rId8"/>
          <w:footerReference w:type="even" r:id="rId9"/>
          <w:footerReference w:type="first" r:id="rId10"/>
          <w:type w:val="continuous"/>
          <w:pgSz w:w="11906" w:h="16838" w:code="9"/>
          <w:pgMar w:top="1871" w:right="680" w:bottom="964" w:left="1701" w:header="454" w:footer="680" w:gutter="0"/>
          <w:cols w:space="708"/>
          <w:titlePg/>
        </w:sectPr>
      </w:pPr>
      <w:bookmarkStart w:id="0" w:name="_GoBack"/>
      <w:bookmarkEnd w:id="0"/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6"/>
        <w:gridCol w:w="569"/>
        <w:gridCol w:w="4252"/>
      </w:tblGrid>
      <w:tr w:rsidR="001E78AF" w:rsidTr="000F37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1E78AF" w:rsidRDefault="00D61D13" w:rsidP="001E78AF">
            <w:pPr>
              <w:pStyle w:val="Pea"/>
            </w:pPr>
            <w:r>
              <w:rPr>
                <w:caps/>
              </w:rPr>
              <w:t xml:space="preserve">TALLINNA </w:t>
            </w:r>
            <w:r w:rsidR="00B92FDA">
              <w:rPr>
                <w:caps/>
              </w:rPr>
              <w:t>KESKKONNAAMET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 w:rsidTr="00201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  <w:tc>
          <w:tcPr>
            <w:tcW w:w="4252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 w:rsidTr="00201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</w:tcPr>
          <w:p w:rsidR="000503CC" w:rsidRDefault="00201276">
            <w:pPr>
              <w:pStyle w:val="Kehatekst"/>
              <w:spacing w:after="0" w:line="240" w:lineRule="auto"/>
              <w:jc w:val="left"/>
            </w:pPr>
            <w:r>
              <w:t>Piret Toonpere</w:t>
            </w:r>
          </w:p>
        </w:tc>
        <w:tc>
          <w:tcPr>
            <w:tcW w:w="4252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  <w:r>
              <w:t xml:space="preserve">Teie: </w:t>
            </w:r>
            <w:r w:rsidR="00201276">
              <w:t>23.10.201</w:t>
            </w:r>
            <w:r w:rsidR="008D3E6C">
              <w:t>2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201276">
            <w:pPr>
              <w:pStyle w:val="Kehatekst"/>
              <w:spacing w:after="0" w:line="240" w:lineRule="auto"/>
              <w:jc w:val="left"/>
            </w:pPr>
            <w:r>
              <w:t>OÜ Adepte Ekspert</w:t>
            </w:r>
          </w:p>
        </w:tc>
      </w:tr>
      <w:tr w:rsidR="000503CC" w:rsidTr="00201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</w:tcPr>
          <w:p w:rsidR="000503CC" w:rsidRDefault="00201276">
            <w:pPr>
              <w:pStyle w:val="Kehatekst"/>
              <w:spacing w:after="0" w:line="240" w:lineRule="auto"/>
              <w:jc w:val="left"/>
            </w:pPr>
            <w:r>
              <w:t>Pärnu mnt 21</w:t>
            </w:r>
          </w:p>
        </w:tc>
        <w:tc>
          <w:tcPr>
            <w:tcW w:w="4252" w:type="dxa"/>
          </w:tcPr>
          <w:p w:rsidR="000503CC" w:rsidRDefault="00201276">
            <w:pPr>
              <w:pStyle w:val="Kehatekst"/>
              <w:spacing w:after="0" w:line="240" w:lineRule="auto"/>
              <w:jc w:val="left"/>
            </w:pPr>
            <w:r>
              <w:t>Meie:</w:t>
            </w:r>
            <w:r w:rsidR="00DA1B73">
              <w:t xml:space="preserve"> </w:t>
            </w:r>
            <w:r w:rsidRPr="004653B9">
              <w:t xml:space="preserve">30.01.2013 </w:t>
            </w:r>
            <w:r w:rsidR="004A5C67">
              <w:t xml:space="preserve">nr </w:t>
            </w:r>
            <w:r w:rsidRPr="00DC4715">
              <w:rPr>
                <w:lang w:val="fo-FO"/>
              </w:rPr>
              <w:t>6.1-4.4/591</w:t>
            </w:r>
            <w:r w:rsidR="00E67E83">
              <w:rPr>
                <w:lang w:val="fo-FO"/>
              </w:rPr>
              <w:t xml:space="preserve"> - 3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201276">
            <w:pPr>
              <w:pStyle w:val="Kehatekst"/>
              <w:spacing w:after="0" w:line="240" w:lineRule="auto"/>
              <w:jc w:val="left"/>
              <w:rPr>
                <w:caps/>
              </w:rPr>
            </w:pPr>
            <w:r>
              <w:t>10141</w:t>
            </w:r>
            <w:r w:rsidR="00510790">
              <w:t xml:space="preserve"> </w:t>
            </w:r>
            <w:r w:rsidR="00FC67C9" w:rsidRPr="00FC67C9">
              <w:rPr>
                <w:caps/>
              </w:rPr>
              <w:t>Tallinn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26" w:type="dxa"/>
          </w:tcPr>
          <w:p w:rsidR="000503CC" w:rsidRDefault="00201276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Paljassaare põik 16 ja lähiala detailplaneeringu keskkonnamõju strateegilise hindamise aruanne</w:t>
            </w:r>
          </w:p>
        </w:tc>
        <w:tc>
          <w:tcPr>
            <w:tcW w:w="4821" w:type="dxa"/>
            <w:gridSpan w:val="2"/>
          </w:tcPr>
          <w:p w:rsidR="000503CC" w:rsidRDefault="000503CC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D61D13">
            <w:pPr>
              <w:pStyle w:val="Kehatekst"/>
              <w:spacing w:after="0" w:line="240" w:lineRule="auto"/>
              <w:jc w:val="left"/>
            </w:pPr>
            <w:r>
              <w:t>Austatud Piret Toonpere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7" w:type="dxa"/>
            <w:gridSpan w:val="3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</w:tbl>
    <w:p w:rsidR="00FC5749" w:rsidRDefault="00055D48">
      <w:pPr>
        <w:pStyle w:val="Kehatekst"/>
        <w:spacing w:before="120" w:after="0" w:line="240" w:lineRule="auto"/>
      </w:pPr>
      <w:r>
        <w:t>Tallinna Keskkonnaamet</w:t>
      </w:r>
      <w:r w:rsidR="004804AD">
        <w:t xml:space="preserve"> kinnitab, et me</w:t>
      </w:r>
      <w:r w:rsidR="004E0583">
        <w:t xml:space="preserve">il </w:t>
      </w:r>
      <w:r w:rsidR="004804AD">
        <w:t xml:space="preserve">ei ole </w:t>
      </w:r>
      <w:r w:rsidR="00FC5749">
        <w:t xml:space="preserve">Paljassaare põik 16 ja lähiala detailplaneeringu keskkonnamõju strateegilise hindamise aruandele </w:t>
      </w:r>
      <w:r w:rsidR="004E0583">
        <w:t xml:space="preserve">praegu </w:t>
      </w:r>
      <w:r w:rsidR="00FC5749">
        <w:t>täiendava</w:t>
      </w:r>
      <w:r w:rsidR="004804AD">
        <w:t xml:space="preserve">id märkusi ning </w:t>
      </w:r>
      <w:r w:rsidR="00FC5749">
        <w:t>esitasime 29.01.2013 aruande ja detailplaneeringu kooskõlastamiseks Keskkonnaameti Harju-Järva-Rapla regioonile.</w:t>
      </w:r>
    </w:p>
    <w:p w:rsidR="00AB2BBA" w:rsidRDefault="00AB2BBA" w:rsidP="00A143BE">
      <w:pPr>
        <w:pStyle w:val="Loetelu"/>
        <w:numPr>
          <w:ilvl w:val="0"/>
          <w:numId w:val="0"/>
        </w:num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1"/>
      </w:tblGrid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201276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Lugupidamisega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Pr="00201276" w:rsidRDefault="00201276">
            <w:pPr>
              <w:pStyle w:val="Kehatekst"/>
              <w:spacing w:after="0" w:line="240" w:lineRule="auto"/>
              <w:jc w:val="left"/>
            </w:pPr>
            <w:r>
              <w:rPr>
                <w:i/>
              </w:rPr>
              <w:t>(allkirjastatud digitaalselt)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201276">
            <w:pPr>
              <w:pStyle w:val="Kehatekst"/>
              <w:spacing w:after="0" w:line="240" w:lineRule="auto"/>
              <w:jc w:val="left"/>
            </w:pPr>
            <w:r>
              <w:t>Relo Ligi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201276">
            <w:pPr>
              <w:pStyle w:val="Kehatekst"/>
              <w:spacing w:after="0" w:line="240" w:lineRule="auto"/>
              <w:jc w:val="left"/>
              <w:rPr>
                <w:rFonts w:ascii="EE Times New Roman" w:hAnsi="EE Times New Roman"/>
              </w:rPr>
            </w:pPr>
            <w:r>
              <w:t>ameti juhataja asetäitja</w:t>
            </w: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  <w:tr w:rsidR="00050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41" w:type="dxa"/>
          </w:tcPr>
          <w:p w:rsidR="000503CC" w:rsidRDefault="000503CC">
            <w:pPr>
              <w:pStyle w:val="Kehatekst"/>
              <w:spacing w:after="0" w:line="240" w:lineRule="auto"/>
              <w:jc w:val="left"/>
            </w:pPr>
          </w:p>
        </w:tc>
      </w:tr>
    </w:tbl>
    <w:p w:rsidR="000503CC" w:rsidRDefault="00C24A1B">
      <w:pPr>
        <w:pStyle w:val="Kehatekst"/>
        <w:spacing w:after="0" w:line="24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3596640" cy="48704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E0583" w:rsidRDefault="004E0583" w:rsidP="002B1304">
                            <w:pPr>
                              <w:pStyle w:val="Kehatekst"/>
                              <w:spacing w:after="0"/>
                            </w:pPr>
                            <w:r>
                              <w:t>Ülle Luiks 6404767</w:t>
                            </w:r>
                          </w:p>
                          <w:p w:rsidR="004E0583" w:rsidRPr="00C32C27" w:rsidRDefault="004E0583" w:rsidP="002B1304">
                            <w:pPr>
                              <w:pStyle w:val="Kehatekst"/>
                              <w:spacing w:after="0"/>
                            </w:pPr>
                            <w:hyperlink r:id="rId11" w:history="1">
                              <w:r w:rsidRPr="00086599">
                                <w:rPr>
                                  <w:rStyle w:val="Hperlink"/>
                                </w:rPr>
                                <w:t>Ylle.Luiks@tallinnlv.ee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83.2pt;height:38.3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" o:allowincell="f" stroked="f">
                <v:textbox inset="0,0,0,0">
                  <w:txbxContent>
                    <w:p w:rsidR="004E0583" w:rsidRDefault="004E0583" w:rsidP="002B1304">
                      <w:pPr>
                        <w:pStyle w:val="Kehatekst"/>
                        <w:spacing w:after="0"/>
                      </w:pPr>
                      <w:r>
                        <w:t>Ülle Luiks 6404767</w:t>
                      </w:r>
                    </w:p>
                    <w:p w:rsidR="004E0583" w:rsidRPr="00C32C27" w:rsidRDefault="004E0583" w:rsidP="002B1304">
                      <w:pPr>
                        <w:pStyle w:val="Kehatekst"/>
                        <w:spacing w:after="0"/>
                      </w:pPr>
                      <w:hyperlink r:id="rId12" w:history="1">
                        <w:r w:rsidRPr="00086599">
                          <w:rPr>
                            <w:rStyle w:val="Hperlink"/>
                          </w:rPr>
                          <w:t>Ylle.Luiks@tallinnlv.ee</w:t>
                        </w:r>
                      </w:hyperlink>
                    </w:p>
                  </w:txbxContent>
                </v:textbox>
                <w10:wrap type="topAndBottom" anchorx="margin" anchory="margin"/>
                <w10:anchorlock/>
              </v:shape>
            </w:pict>
          </mc:Fallback>
        </mc:AlternateContent>
      </w:r>
    </w:p>
    <w:sectPr w:rsidR="000503CC">
      <w:type w:val="continuous"/>
      <w:pgSz w:w="11906" w:h="16838" w:code="9"/>
      <w:pgMar w:top="454" w:right="680" w:bottom="510" w:left="1701" w:header="454" w:footer="51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885" w:rsidRDefault="002C1885">
      <w:r>
        <w:separator/>
      </w:r>
    </w:p>
  </w:endnote>
  <w:endnote w:type="continuationSeparator" w:id="0">
    <w:p w:rsidR="002C1885" w:rsidRDefault="002C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E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583" w:rsidRDefault="004E0583">
    <w:pPr>
      <w:pStyle w:val="Jalu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:rsidR="004E0583" w:rsidRDefault="004E0583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0"/>
      <w:gridCol w:w="4871"/>
    </w:tblGrid>
    <w:tr w:rsidR="004E0583" w:rsidTr="00B35B1A">
      <w:tc>
        <w:tcPr>
          <w:tcW w:w="4870" w:type="dxa"/>
          <w:tcBorders>
            <w:top w:val="single" w:sz="4" w:space="0" w:color="auto"/>
          </w:tcBorders>
        </w:tcPr>
        <w:p w:rsidR="004E0583" w:rsidRPr="00B92FDA" w:rsidRDefault="004E0583" w:rsidP="00B92FDA">
          <w:pPr>
            <w:jc w:val="left"/>
            <w:rPr>
              <w:sz w:val="20"/>
              <w:lang w:eastAsia="et-EE"/>
            </w:rPr>
          </w:pPr>
          <w:r w:rsidRPr="00B92FDA">
            <w:rPr>
              <w:sz w:val="20"/>
              <w:lang w:eastAsia="et-EE"/>
            </w:rPr>
            <w:t>Harju 13</w:t>
          </w:r>
        </w:p>
        <w:p w:rsidR="004E0583" w:rsidRDefault="004E0583" w:rsidP="00B92FDA">
          <w:pPr>
            <w:pStyle w:val="Jalus"/>
            <w:jc w:val="left"/>
          </w:pPr>
          <w:r>
            <w:rPr>
              <w:sz w:val="20"/>
              <w:lang w:eastAsia="et-EE"/>
            </w:rPr>
            <w:t>10130 TALLINN</w:t>
          </w:r>
        </w:p>
      </w:tc>
      <w:tc>
        <w:tcPr>
          <w:tcW w:w="4871" w:type="dxa"/>
          <w:tcBorders>
            <w:top w:val="single" w:sz="4" w:space="0" w:color="auto"/>
          </w:tcBorders>
        </w:tcPr>
        <w:p w:rsidR="004E0583" w:rsidRPr="00B92FDA" w:rsidRDefault="004E0583" w:rsidP="00B92FDA">
          <w:pPr>
            <w:jc w:val="right"/>
            <w:rPr>
              <w:sz w:val="20"/>
              <w:lang w:eastAsia="et-EE"/>
            </w:rPr>
          </w:pPr>
          <w:r w:rsidRPr="00B92FDA">
            <w:rPr>
              <w:sz w:val="20"/>
              <w:lang w:eastAsia="et-EE"/>
            </w:rPr>
            <w:t>Tel 640 4572</w:t>
          </w:r>
        </w:p>
        <w:p w:rsidR="004E0583" w:rsidRPr="00B92FDA" w:rsidRDefault="004E0583" w:rsidP="00B92FDA">
          <w:pPr>
            <w:jc w:val="right"/>
            <w:rPr>
              <w:sz w:val="20"/>
              <w:lang w:eastAsia="et-EE"/>
            </w:rPr>
          </w:pPr>
          <w:r w:rsidRPr="00B92FDA">
            <w:rPr>
              <w:sz w:val="20"/>
              <w:lang w:eastAsia="et-EE"/>
            </w:rPr>
            <w:t>Faks 640 4583</w:t>
          </w:r>
        </w:p>
        <w:p w:rsidR="004E0583" w:rsidRDefault="004E0583" w:rsidP="00B92FDA">
          <w:pPr>
            <w:pStyle w:val="Jalus"/>
            <w:jc w:val="right"/>
          </w:pPr>
          <w:r w:rsidRPr="00B92FDA">
            <w:rPr>
              <w:sz w:val="20"/>
              <w:lang w:eastAsia="et-EE"/>
            </w:rPr>
            <w:t xml:space="preserve">e-post: </w:t>
          </w:r>
          <w:hyperlink r:id="rId1" w:history="1">
            <w:r w:rsidRPr="00B92FDA">
              <w:rPr>
                <w:color w:val="005CB8"/>
                <w:sz w:val="20"/>
                <w:u w:val="single"/>
                <w:lang w:eastAsia="et-EE"/>
              </w:rPr>
              <w:t>keskkonnaamet@tallinnlv.ee</w:t>
            </w:r>
          </w:hyperlink>
        </w:p>
      </w:tc>
    </w:tr>
  </w:tbl>
  <w:p w:rsidR="004E0583" w:rsidRDefault="004E0583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885" w:rsidRDefault="002C1885">
      <w:r>
        <w:separator/>
      </w:r>
    </w:p>
  </w:footnote>
  <w:footnote w:type="continuationSeparator" w:id="0">
    <w:p w:rsidR="002C1885" w:rsidRDefault="002C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583" w:rsidRDefault="004E0583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:rsidR="004E0583" w:rsidRDefault="004E0583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583" w:rsidRDefault="004E0583" w:rsidP="00AB2BBA">
    <w:pPr>
      <w:pStyle w:val="Pis"/>
      <w:framePr w:wrap="notBeside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>
      <w:rPr>
        <w:rStyle w:val="Lehekljenumber"/>
        <w:noProof/>
      </w:rPr>
      <w:t>2</w:t>
    </w:r>
    <w:r>
      <w:rPr>
        <w:rStyle w:val="Lehekljenumber"/>
      </w:rPr>
      <w:fldChar w:fldCharType="end"/>
    </w:r>
  </w:p>
  <w:p w:rsidR="004E0583" w:rsidRDefault="004E0583">
    <w:pPr>
      <w:pStyle w:val="Pi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021EB"/>
    <w:multiLevelType w:val="multilevel"/>
    <w:tmpl w:val="38766D92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435274B8"/>
    <w:multiLevelType w:val="multilevel"/>
    <w:tmpl w:val="579EACF4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3001177"/>
    <w:multiLevelType w:val="multilevel"/>
    <w:tmpl w:val="64E4EA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776A7C5C"/>
    <w:multiLevelType w:val="multilevel"/>
    <w:tmpl w:val="8EBC68A4"/>
    <w:lvl w:ilvl="0">
      <w:start w:val="1"/>
      <w:numFmt w:val="decimal"/>
      <w:pStyle w:val="Pealkiri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Pealkiri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3"/>
  <w:drawingGridVerticalSpacing w:val="113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276"/>
    <w:rsid w:val="000503CC"/>
    <w:rsid w:val="00055D48"/>
    <w:rsid w:val="00086599"/>
    <w:rsid w:val="000F374C"/>
    <w:rsid w:val="00104106"/>
    <w:rsid w:val="00141D51"/>
    <w:rsid w:val="001D0C6C"/>
    <w:rsid w:val="001E78AF"/>
    <w:rsid w:val="00201276"/>
    <w:rsid w:val="0024759C"/>
    <w:rsid w:val="00295113"/>
    <w:rsid w:val="002B1304"/>
    <w:rsid w:val="002C1885"/>
    <w:rsid w:val="002C2FDF"/>
    <w:rsid w:val="002C3B57"/>
    <w:rsid w:val="002C7B6E"/>
    <w:rsid w:val="00324115"/>
    <w:rsid w:val="00331C1E"/>
    <w:rsid w:val="003D5C63"/>
    <w:rsid w:val="00433E83"/>
    <w:rsid w:val="004653B9"/>
    <w:rsid w:val="004804AD"/>
    <w:rsid w:val="00496941"/>
    <w:rsid w:val="004A5C67"/>
    <w:rsid w:val="004E0583"/>
    <w:rsid w:val="00510790"/>
    <w:rsid w:val="00525594"/>
    <w:rsid w:val="00563537"/>
    <w:rsid w:val="005D266F"/>
    <w:rsid w:val="005E2941"/>
    <w:rsid w:val="0067148E"/>
    <w:rsid w:val="007F5277"/>
    <w:rsid w:val="008D1798"/>
    <w:rsid w:val="008D3E6C"/>
    <w:rsid w:val="00980B89"/>
    <w:rsid w:val="00994622"/>
    <w:rsid w:val="009C74CD"/>
    <w:rsid w:val="00A143BE"/>
    <w:rsid w:val="00AA6B7F"/>
    <w:rsid w:val="00AB2BBA"/>
    <w:rsid w:val="00AB474F"/>
    <w:rsid w:val="00B35B1A"/>
    <w:rsid w:val="00B42EC7"/>
    <w:rsid w:val="00B92FDA"/>
    <w:rsid w:val="00BE20E9"/>
    <w:rsid w:val="00BF2078"/>
    <w:rsid w:val="00C24A1B"/>
    <w:rsid w:val="00C32C27"/>
    <w:rsid w:val="00C6307B"/>
    <w:rsid w:val="00C67622"/>
    <w:rsid w:val="00C96762"/>
    <w:rsid w:val="00CB0439"/>
    <w:rsid w:val="00CC45E2"/>
    <w:rsid w:val="00D61D13"/>
    <w:rsid w:val="00D95AAF"/>
    <w:rsid w:val="00DA1B73"/>
    <w:rsid w:val="00DC4715"/>
    <w:rsid w:val="00DD2E17"/>
    <w:rsid w:val="00DD6AB8"/>
    <w:rsid w:val="00DF5A76"/>
    <w:rsid w:val="00E67E83"/>
    <w:rsid w:val="00F4009C"/>
    <w:rsid w:val="00F83FDA"/>
    <w:rsid w:val="00FC44C0"/>
    <w:rsid w:val="00FC5749"/>
    <w:rsid w:val="00FC67C9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28E0EBD-880E-41C1-9C0F-11D2D1A0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pPr>
      <w:spacing w:after="0" w:line="240" w:lineRule="auto"/>
      <w:jc w:val="both"/>
    </w:pPr>
    <w:rPr>
      <w:sz w:val="24"/>
      <w:szCs w:val="20"/>
      <w:lang w:val="et-EE" w:eastAsia="en-US"/>
    </w:rPr>
  </w:style>
  <w:style w:type="paragraph" w:styleId="Pealkiri1">
    <w:name w:val="heading 1"/>
    <w:basedOn w:val="Normaallaad"/>
    <w:next w:val="Normaallaad"/>
    <w:link w:val="Pealkiri1Mrk"/>
    <w:uiPriority w:val="99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9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Cs/>
      <w:sz w:val="28"/>
      <w:szCs w:val="24"/>
    </w:rPr>
  </w:style>
  <w:style w:type="character" w:default="1" w:styleId="Liguvaikefont">
    <w:name w:val="Default Paragraph Font"/>
    <w:uiPriority w:val="99"/>
    <w:semiHidden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styleId="Pis">
    <w:name w:val="header"/>
    <w:basedOn w:val="Normaallaad"/>
    <w:link w:val="PisMrk"/>
    <w:uiPriority w:val="99"/>
    <w:pPr>
      <w:tabs>
        <w:tab w:val="center" w:pos="4153"/>
        <w:tab w:val="right" w:pos="8306"/>
      </w:tabs>
    </w:pPr>
  </w:style>
  <w:style w:type="character" w:customStyle="1" w:styleId="Pealkiri1Mrk">
    <w:name w:val="Pealkiri 1 Märk"/>
    <w:basedOn w:val="Liguvaikefont"/>
    <w:link w:val="Pealkiri1"/>
    <w:uiPriority w:val="99"/>
    <w:locked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Kehatekst">
    <w:name w:val="Body Text"/>
    <w:basedOn w:val="Normaallaad"/>
    <w:link w:val="KehatekstMrk"/>
    <w:uiPriority w:val="99"/>
    <w:pPr>
      <w:spacing w:after="220" w:line="220" w:lineRule="atLeast"/>
    </w:pPr>
    <w:rPr>
      <w:spacing w:val="-5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Lehekljenumber">
    <w:name w:val="page number"/>
    <w:basedOn w:val="Liguvaikefont"/>
    <w:uiPriority w:val="99"/>
    <w:rPr>
      <w:rFonts w:cs="Times New Roman"/>
    </w:rPr>
  </w:style>
  <w:style w:type="character" w:customStyle="1" w:styleId="KehatekstMrk">
    <w:name w:val="Kehatekst Märk"/>
    <w:basedOn w:val="Liguvaikefont"/>
    <w:link w:val="Kehatekst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customStyle="1" w:styleId="Loetelu">
    <w:name w:val="Loetelu"/>
    <w:basedOn w:val="Kehatekst"/>
    <w:uiPriority w:val="99"/>
    <w:pPr>
      <w:numPr>
        <w:numId w:val="5"/>
      </w:numPr>
      <w:spacing w:before="120" w:after="0" w:line="240" w:lineRule="auto"/>
    </w:pPr>
    <w:rPr>
      <w:spacing w:val="0"/>
    </w:rPr>
  </w:style>
  <w:style w:type="paragraph" w:customStyle="1" w:styleId="Pea">
    <w:name w:val="Pea"/>
    <w:basedOn w:val="Kehatekst"/>
    <w:uiPriority w:val="99"/>
    <w:pPr>
      <w:spacing w:after="0" w:line="240" w:lineRule="auto"/>
      <w:ind w:left="-1134"/>
      <w:jc w:val="center"/>
    </w:pPr>
    <w:rPr>
      <w:sz w:val="28"/>
    </w:rPr>
  </w:style>
  <w:style w:type="table" w:styleId="Kontuurtabel">
    <w:name w:val="Table Grid"/>
    <w:basedOn w:val="Normaaltabel"/>
    <w:uiPriority w:val="99"/>
    <w:rsid w:val="00BE20E9"/>
    <w:pPr>
      <w:spacing w:after="0" w:line="240" w:lineRule="auto"/>
      <w:jc w:val="both"/>
    </w:pPr>
    <w:rPr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perlink">
    <w:name w:val="Hyperlink"/>
    <w:basedOn w:val="Liguvaikefont"/>
    <w:uiPriority w:val="99"/>
    <w:rsid w:val="00BE20E9"/>
    <w:rPr>
      <w:rFonts w:cs="Times New Roman"/>
      <w:color w:val="005CB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Ylle.Luiks@tallinnlv.ee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lle.Luiks@tallinnlv.ee" TargetMode="Externa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keskkonnaamet@tallinnlv.e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under\Local%20Settings\Temporary%20Internet%20Files\OLKA6\Vastuskiri_amet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B4022EAF8B409003F850A9AD2E04" ma:contentTypeVersion="16" ma:contentTypeDescription="Create a new document." ma:contentTypeScope="" ma:versionID="6d855975f2c8645a819bc5e0f20d67d1">
  <xsd:schema xmlns:xsd="http://www.w3.org/2001/XMLSchema" xmlns:xs="http://www.w3.org/2001/XMLSchema" xmlns:p="http://schemas.microsoft.com/office/2006/metadata/properties" xmlns:ns2="d978b40f-eb80-4824-8f63-7ac908a08a93" xmlns:ns3="50eff7ba-cf0b-40a0-be44-c4d30b64c637" targetNamespace="http://schemas.microsoft.com/office/2006/metadata/properties" ma:root="true" ma:fieldsID="80f9fa0283449ab7e8647503a6b03f5f" ns2:_="" ns3:_="">
    <xsd:import namespace="d978b40f-eb80-4824-8f63-7ac908a08a93"/>
    <xsd:import namespace="50eff7ba-cf0b-40a0-be44-c4d30b64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8b40f-eb80-4824-8f63-7ac908a08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689b48-c3e8-425f-86df-ae36129574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eff7ba-cf0b-40a0-be44-c4d30b64c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c58e75-2ba8-4d8a-8bf3-ceb6daafceaf}" ma:internalName="TaxCatchAll" ma:showField="CatchAllData" ma:web="50eff7ba-cf0b-40a0-be44-c4d30b64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eff7ba-cf0b-40a0-be44-c4d30b64c637" xsi:nil="true"/>
    <lcf76f155ced4ddcb4097134ff3c332f xmlns="d978b40f-eb80-4824-8f63-7ac908a08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F4EA67-EE74-44D9-9779-333645A8543B}"/>
</file>

<file path=customXml/itemProps2.xml><?xml version="1.0" encoding="utf-8"?>
<ds:datastoreItem xmlns:ds="http://schemas.openxmlformats.org/officeDocument/2006/customXml" ds:itemID="{100C796A-FF44-4B96-BBCB-34D1E0B6CDEA}"/>
</file>

<file path=customXml/itemProps3.xml><?xml version="1.0" encoding="utf-8"?>
<ds:datastoreItem xmlns:ds="http://schemas.openxmlformats.org/officeDocument/2006/customXml" ds:itemID="{3F9649AA-D437-4C1E-A88F-986898F1C387}"/>
</file>

<file path=docProps/app.xml><?xml version="1.0" encoding="utf-8"?>
<Properties xmlns="http://schemas.openxmlformats.org/officeDocument/2006/extended-properties" xmlns:vt="http://schemas.openxmlformats.org/officeDocument/2006/docPropsVTypes">
  <Template>Vastuskiri_amet (2).dot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>vastuskiri</vt:lpstr>
    </vt:vector>
  </TitlesOfParts>
  <Company>TTY  Informaatikainstituut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vastuskiri</dc:title>
  <dc:subject/>
  <dc:creator>vunder</dc:creator>
  <cp:keywords/>
  <dc:description/>
  <cp:lastModifiedBy>Piret Toonpere</cp:lastModifiedBy>
  <cp:revision>2</cp:revision>
  <cp:lastPrinted>2004-08-30T11:53:00Z</cp:lastPrinted>
  <dcterms:created xsi:type="dcterms:W3CDTF">2018-01-17T11:34:00Z</dcterms:created>
  <dcterms:modified xsi:type="dcterms:W3CDTF">2018-01-17T11:34:00Z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0x010100ECF6B4022EAF8B409003F850A9AD2E04</vt:lpwstr>
  </property>
</Properties>
</file>